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89/2026/3968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Sanitär- und Heizungsarbeiten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 - und Heizungsanlagen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